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4F" w:rsidRDefault="003D62D3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附件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：</w:t>
      </w:r>
    </w:p>
    <w:p w:rsidR="002D084F" w:rsidRDefault="003D62D3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20</w:t>
      </w:r>
      <w:r w:rsidR="009225F8">
        <w:rPr>
          <w:rFonts w:ascii="仿宋" w:eastAsia="仿宋" w:hAnsi="仿宋" w:cs="仿宋" w:hint="eastAsia"/>
          <w:b/>
          <w:bCs/>
          <w:sz w:val="32"/>
          <w:szCs w:val="32"/>
        </w:rPr>
        <w:t>21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年井冈山大学本科生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</w:rPr>
        <w:t>赴联合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</w:rPr>
        <w:t>培养高校学习动员大会</w:t>
      </w:r>
    </w:p>
    <w:p w:rsidR="002D084F" w:rsidRDefault="003D62D3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各学院（部）参会领导名单</w:t>
      </w:r>
    </w:p>
    <w:tbl>
      <w:tblPr>
        <w:tblpPr w:leftFromText="180" w:rightFromText="180" w:vertAnchor="text" w:horzAnchor="page" w:tblpXSpec="center" w:tblpY="1147"/>
        <w:tblOverlap w:val="never"/>
        <w:tblW w:w="6487" w:type="dxa"/>
        <w:tblLayout w:type="fixed"/>
        <w:tblLook w:val="04A0" w:firstRow="1" w:lastRow="0" w:firstColumn="1" w:lastColumn="0" w:noHBand="0" w:noVBand="1"/>
      </w:tblPr>
      <w:tblGrid>
        <w:gridCol w:w="537"/>
        <w:gridCol w:w="2106"/>
        <w:gridCol w:w="1071"/>
        <w:gridCol w:w="2773"/>
      </w:tblGrid>
      <w:tr w:rsidR="00A63961" w:rsidRPr="009225F8" w:rsidTr="00CF1475">
        <w:trPr>
          <w:trHeight w:val="61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学院（部）名称</w:t>
            </w:r>
          </w:p>
        </w:tc>
        <w:tc>
          <w:tcPr>
            <w:tcW w:w="3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分管教学院领导</w:t>
            </w:r>
            <w:r w:rsidRPr="009225F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及电话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政法学院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欧阳晓安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13970654329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人文学院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邱斌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13970654355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林长洋</w:t>
            </w:r>
            <w:proofErr w:type="gramEnd"/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13576895135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商学院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戴旻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15079600896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数理学院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孙心媛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15207067535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旷虚波</w:t>
            </w:r>
            <w:proofErr w:type="gramEnd"/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D02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13607968092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建筑工程学院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梁爱民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15279602456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numPr>
                <w:ilvl w:val="0"/>
                <w:numId w:val="1"/>
              </w:num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化学化工学院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张定娃</w:t>
            </w:r>
            <w:proofErr w:type="gramEnd"/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13755498710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生命科学学院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周兵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15079680688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电子与信息工程学院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龙满生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15170673936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医学部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李梦军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13479090002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艺术学院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钟汉音</w:t>
            </w:r>
            <w:proofErr w:type="gramEnd"/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15070668196</w:t>
            </w:r>
          </w:p>
        </w:tc>
      </w:tr>
      <w:tr w:rsidR="00A63961" w:rsidRPr="009225F8" w:rsidTr="00CF1475">
        <w:trPr>
          <w:trHeight w:val="54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体育学院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王前进</w:t>
            </w:r>
            <w:proofErr w:type="gramEnd"/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961" w:rsidRPr="009225F8" w:rsidRDefault="00A63961" w:rsidP="009225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225F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18370664578</w:t>
            </w:r>
          </w:p>
        </w:tc>
      </w:tr>
    </w:tbl>
    <w:p w:rsidR="002D084F" w:rsidRDefault="002D084F">
      <w:bookmarkStart w:id="0" w:name="_GoBack"/>
      <w:bookmarkEnd w:id="0"/>
    </w:p>
    <w:sectPr w:rsidR="002D08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93" w:rsidRDefault="008F5293" w:rsidP="00D02CA6">
      <w:r>
        <w:separator/>
      </w:r>
    </w:p>
  </w:endnote>
  <w:endnote w:type="continuationSeparator" w:id="0">
    <w:p w:rsidR="008F5293" w:rsidRDefault="008F5293" w:rsidP="00D0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93" w:rsidRDefault="008F5293" w:rsidP="00D02CA6">
      <w:r>
        <w:separator/>
      </w:r>
    </w:p>
  </w:footnote>
  <w:footnote w:type="continuationSeparator" w:id="0">
    <w:p w:rsidR="008F5293" w:rsidRDefault="008F5293" w:rsidP="00D02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81318"/>
    <w:multiLevelType w:val="multilevel"/>
    <w:tmpl w:val="2138131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D6C51"/>
    <w:rsid w:val="00145DC3"/>
    <w:rsid w:val="002C6DFA"/>
    <w:rsid w:val="002D084F"/>
    <w:rsid w:val="003D62D3"/>
    <w:rsid w:val="008F5293"/>
    <w:rsid w:val="009225F8"/>
    <w:rsid w:val="00A63961"/>
    <w:rsid w:val="00CF1475"/>
    <w:rsid w:val="00D02CA6"/>
    <w:rsid w:val="00F124B6"/>
    <w:rsid w:val="00F83A33"/>
    <w:rsid w:val="25A24222"/>
    <w:rsid w:val="59AD6C5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02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2CA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02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2C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02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2CA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02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2C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y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10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何德勇</dc:creator>
  <cp:lastModifiedBy>胡莉红</cp:lastModifiedBy>
  <cp:revision>8</cp:revision>
  <dcterms:created xsi:type="dcterms:W3CDTF">2018-07-06T01:51:00Z</dcterms:created>
  <dcterms:modified xsi:type="dcterms:W3CDTF">2021-07-02T08:21:00Z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